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3E718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LEGET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5A553BFD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2EB4290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6654622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6406C8D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He took on an apprentice, John Foster(q.v.).</w:t>
      </w:r>
    </w:p>
    <w:p w14:paraId="00915423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E6D09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6255804E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5281605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DE1690C" w14:textId="77777777" w:rsidR="000245B3" w:rsidRDefault="000245B3" w:rsidP="000245B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September 2024</w:t>
      </w:r>
    </w:p>
    <w:p w14:paraId="0BD989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47820" w14:textId="77777777" w:rsidR="000245B3" w:rsidRDefault="000245B3" w:rsidP="009139A6">
      <w:r>
        <w:separator/>
      </w:r>
    </w:p>
  </w:endnote>
  <w:endnote w:type="continuationSeparator" w:id="0">
    <w:p w14:paraId="2FB1CDB9" w14:textId="77777777" w:rsidR="000245B3" w:rsidRDefault="000245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D0F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D34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9B5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604E7" w14:textId="77777777" w:rsidR="000245B3" w:rsidRDefault="000245B3" w:rsidP="009139A6">
      <w:r>
        <w:separator/>
      </w:r>
    </w:p>
  </w:footnote>
  <w:footnote w:type="continuationSeparator" w:id="0">
    <w:p w14:paraId="5759B511" w14:textId="77777777" w:rsidR="000245B3" w:rsidRDefault="000245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FA6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652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9C4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5B3"/>
    <w:rsid w:val="000245B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EC20"/>
  <w15:chartTrackingRefBased/>
  <w15:docId w15:val="{F7B2D552-524E-42D5-8959-3206528F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45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2024-09-05T20:10:00Z</dcterms:created>
  <dcterms:modified xsi:type="dcterms:W3CDTF">2024-09-05T20:11:00Z</dcterms:modified>
</cp:coreProperties>
</file>